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63D7F" w14:textId="78DA5C52" w:rsidR="003051CE" w:rsidRDefault="003051CE" w:rsidP="003051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8443513"/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S4-231</w:t>
      </w:r>
      <w:r>
        <w:rPr>
          <w:b/>
          <w:noProof/>
          <w:sz w:val="24"/>
        </w:rPr>
        <w:t>890</w:t>
      </w:r>
    </w:p>
    <w:p w14:paraId="12F2043C" w14:textId="77777777" w:rsidR="003051CE" w:rsidRDefault="003051CE" w:rsidP="003051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13 - 17 November 2023</w:t>
      </w:r>
    </w:p>
    <w:p w14:paraId="69993621" w14:textId="77777777" w:rsidR="003051CE" w:rsidRPr="007B5456" w:rsidRDefault="003051CE" w:rsidP="003051CE">
      <w:pPr>
        <w:spacing w:after="120"/>
        <w:ind w:left="1985" w:hanging="1985"/>
        <w:rPr>
          <w:rFonts w:ascii="Arial" w:hAnsi="Arial" w:cs="Arial"/>
          <w:bCs/>
        </w:rPr>
      </w:pPr>
    </w:p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1" w:name="dnum" w:colFirst="2" w:colLast="2"/>
            <w:bookmarkStart w:id="2" w:name="dtableau"/>
            <w:bookmarkEnd w:id="0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3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3"/>
          </w:p>
        </w:tc>
        <w:tc>
          <w:tcPr>
            <w:tcW w:w="4672" w:type="dxa"/>
            <w:vAlign w:val="center"/>
          </w:tcPr>
          <w:p w14:paraId="4A4FEC14" w14:textId="773DA2ED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1326C4">
              <w:rPr>
                <w:lang w:val="en-US"/>
              </w:rPr>
              <w:t>LS14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4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5" w:name="dbluepink" w:colFirst="1" w:colLast="1"/>
            <w:bookmarkStart w:id="6" w:name="dmeeting" w:colFirst="2" w:colLast="2"/>
          </w:p>
        </w:tc>
        <w:tc>
          <w:tcPr>
            <w:tcW w:w="4681" w:type="dxa"/>
            <w:gridSpan w:val="2"/>
          </w:tcPr>
          <w:p w14:paraId="163AD3CC" w14:textId="0E68D3CD" w:rsidR="00915BD7" w:rsidRPr="00C34D1F" w:rsidRDefault="00E75938" w:rsidP="00BF36DE">
            <w:pPr>
              <w:spacing w:before="80"/>
              <w:jc w:val="right"/>
            </w:pPr>
            <w:r>
              <w:t xml:space="preserve">Geneva, </w:t>
            </w:r>
            <w:r w:rsidR="000E7834">
              <w:t xml:space="preserve">31 </w:t>
            </w:r>
            <w:r w:rsidR="00A04945">
              <w:t>October</w:t>
            </w:r>
            <w:r w:rsidR="00905197">
              <w:t xml:space="preserve"> 2023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14610F90" w:rsidR="00915BD7" w:rsidRPr="00C34D1F" w:rsidRDefault="001326C4" w:rsidP="00BF36DE">
            <w:pPr>
              <w:spacing w:before="80"/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>
              <w:rPr>
                <w:b/>
                <w:bCs/>
              </w:rPr>
              <w:t>(Ref: JCA-</w:t>
            </w:r>
            <w:r w:rsidRPr="001326C4">
              <w:rPr>
                <w:b/>
                <w:bCs/>
              </w:rPr>
              <w:t>IMT2020-</w:t>
            </w:r>
            <w:r w:rsidRPr="001326C4">
              <w:rPr>
                <w:b/>
                <w:bCs/>
                <w:lang w:val="en-US"/>
              </w:rPr>
              <w:t xml:space="preserve"> O-030-R1</w:t>
            </w:r>
            <w:r w:rsidRPr="001326C4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8" w:name="dsource" w:colFirst="1" w:colLast="1"/>
            <w:bookmarkEnd w:id="7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171CD70D" w:rsidR="00C34D1F" w:rsidRPr="00C34D1F" w:rsidRDefault="00350321" w:rsidP="0096428B">
            <w:pPr>
              <w:spacing w:before="80"/>
            </w:pPr>
            <w:r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9" w:name="dtitle1" w:colFirst="1" w:colLast="1"/>
            <w:bookmarkEnd w:id="8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269E85B2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</w:p>
        </w:tc>
      </w:tr>
      <w:bookmarkEnd w:id="2"/>
      <w:bookmarkEnd w:id="9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564B78">
              <w:rPr>
                <w:b w:val="0"/>
                <w:bCs w:val="0"/>
                <w:lang w:eastAsia="ja-JP"/>
              </w:rPr>
              <w:t xml:space="preserve">All </w:t>
            </w:r>
            <w:r w:rsidRPr="00564B78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564B78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564B78">
              <w:rPr>
                <w:b w:val="0"/>
                <w:bCs w:val="0"/>
                <w:lang w:eastAsia="ja-JP"/>
              </w:rPr>
              <w:t>SG2</w:t>
            </w:r>
            <w:r w:rsidRPr="00564B78">
              <w:rPr>
                <w:b w:val="0"/>
                <w:bCs w:val="0"/>
                <w:lang w:eastAsia="ja-JP"/>
              </w:rPr>
              <w:t xml:space="preserve">, 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564B78">
              <w:rPr>
                <w:b w:val="0"/>
                <w:bCs w:val="0"/>
                <w:lang w:eastAsia="ja-JP"/>
              </w:rPr>
              <w:t>Broadband Forum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564B78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, 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564B78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564B78">
              <w:rPr>
                <w:b w:val="0"/>
                <w:bCs w:val="0"/>
                <w:lang w:eastAsia="ja-JP"/>
              </w:rPr>
              <w:t>IETF (DETNET, DMM, SFC</w:t>
            </w:r>
            <w:r w:rsidR="004A2D61" w:rsidRPr="00564B78">
              <w:rPr>
                <w:b w:val="0"/>
                <w:bCs w:val="0"/>
                <w:lang w:eastAsia="ja-JP"/>
              </w:rPr>
              <w:t>, CCAMP and TEAS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), 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564B78">
              <w:rPr>
                <w:b w:val="0"/>
                <w:bCs w:val="0"/>
                <w:lang w:eastAsia="ja-JP"/>
              </w:rPr>
              <w:t>MEF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 F</w:t>
            </w:r>
            <w:r w:rsidR="008C2F9A" w:rsidRPr="00564B78">
              <w:rPr>
                <w:b w:val="0"/>
                <w:bCs w:val="0"/>
                <w:lang w:eastAsia="ja-JP"/>
              </w:rPr>
              <w:t>orum</w:t>
            </w:r>
            <w:r w:rsidR="00F4382D" w:rsidRPr="00564B78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564B78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56098386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2D0C98">
              <w:rPr>
                <w:b/>
                <w:bCs/>
                <w:lang w:eastAsia="ja-JP"/>
              </w:rPr>
              <w:t>31 October</w:t>
            </w:r>
            <w:r w:rsidR="00905197">
              <w:rPr>
                <w:b/>
                <w:bCs/>
                <w:lang w:eastAsia="ja-JP"/>
              </w:rPr>
              <w:t xml:space="preserve"> 2023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3F293BF7" w:rsidR="006D3446" w:rsidRPr="00145009" w:rsidRDefault="002D0C98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2</w:t>
            </w:r>
            <w:r w:rsidR="00905197">
              <w:rPr>
                <w:b w:val="0"/>
                <w:bCs w:val="0"/>
                <w:lang w:eastAsia="ja-JP"/>
              </w:rPr>
              <w:t xml:space="preserve">6 </w:t>
            </w:r>
            <w:r>
              <w:rPr>
                <w:b w:val="0"/>
                <w:bCs w:val="0"/>
                <w:lang w:eastAsia="ja-JP"/>
              </w:rPr>
              <w:t>February</w:t>
            </w:r>
            <w:r w:rsidR="00905197">
              <w:rPr>
                <w:b w:val="0"/>
                <w:bCs w:val="0"/>
                <w:lang w:eastAsia="ja-JP"/>
              </w:rPr>
              <w:t xml:space="preserve"> 202</w:t>
            </w:r>
            <w:r w:rsidR="00A04945">
              <w:rPr>
                <w:b w:val="0"/>
                <w:bCs w:val="0"/>
                <w:lang w:eastAsia="ja-JP"/>
              </w:rPr>
              <w:t>4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</w:r>
            <w:proofErr w:type="spellStart"/>
            <w:r w:rsidRPr="00E55F81"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0C13233F" w14:textId="77777777" w:rsidR="005C22F7" w:rsidRDefault="006D3446" w:rsidP="00B43225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</w:p>
    <w:p w14:paraId="724458F3" w14:textId="77777777" w:rsidR="005C22F7" w:rsidRDefault="0096428B" w:rsidP="005C22F7">
      <w:pPr>
        <w:ind w:left="-426"/>
        <w:rPr>
          <w:lang w:eastAsia="ja-JP"/>
        </w:rPr>
      </w:pPr>
      <w:r w:rsidRPr="00657C33">
        <w:rPr>
          <w:lang w:eastAsia="ja-JP"/>
        </w:rPr>
        <w:lastRenderedPageBreak/>
        <w:t>Please submit your updates using the template to be found in appendix below.</w:t>
      </w:r>
      <w:r w:rsidR="00DF276E">
        <w:rPr>
          <w:lang w:eastAsia="ja-JP"/>
        </w:rPr>
        <w:t xml:space="preserve"> In the last column of this </w:t>
      </w:r>
      <w:proofErr w:type="gramStart"/>
      <w:r w:rsidR="00DF276E">
        <w:rPr>
          <w:lang w:eastAsia="ja-JP"/>
        </w:rPr>
        <w:t>template</w:t>
      </w:r>
      <w:proofErr w:type="gramEnd"/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  <w:r w:rsidR="00ED7943">
        <w:rPr>
          <w:lang w:eastAsia="ja-JP"/>
        </w:rPr>
        <w:t xml:space="preserve"> </w:t>
      </w:r>
      <w:r w:rsidR="002B365D">
        <w:rPr>
          <w:lang w:eastAsia="ja-JP"/>
        </w:rPr>
        <w:t>Should you wish to communicate any additional information about your specifications and projects, we invite you to do so</w:t>
      </w:r>
      <w:r w:rsidR="00661042">
        <w:rPr>
          <w:lang w:eastAsia="ja-JP"/>
        </w:rPr>
        <w:t xml:space="preserve">.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</w:t>
      </w:r>
    </w:p>
    <w:p w14:paraId="4073D743" w14:textId="77777777" w:rsidR="005C22F7" w:rsidRDefault="00CC7F62" w:rsidP="005C22F7">
      <w:pPr>
        <w:ind w:left="-426"/>
        <w:rPr>
          <w:lang w:eastAsia="ja-JP"/>
        </w:rPr>
      </w:pPr>
      <w:r w:rsidRPr="00685451">
        <w:rPr>
          <w:lang w:eastAsia="ja-JP"/>
        </w:rPr>
        <w:t>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 w:rsidR="005C22F7">
        <w:rPr>
          <w:lang w:eastAsia="ja-JP"/>
        </w:rPr>
        <w:t xml:space="preserve"> </w:t>
      </w:r>
    </w:p>
    <w:p w14:paraId="71AF578D" w14:textId="73A78EDB" w:rsidR="00F42AB1" w:rsidRDefault="006D3446" w:rsidP="005C22F7">
      <w:pPr>
        <w:ind w:left="-426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A85742">
        <w:rPr>
          <w:lang w:eastAsia="ja-JP"/>
        </w:rPr>
        <w:t>o</w:t>
      </w:r>
      <w:r w:rsidR="00803284">
        <w:rPr>
          <w:lang w:eastAsia="ja-JP"/>
        </w:rPr>
        <w:t xml:space="preserve">n </w:t>
      </w:r>
      <w:r w:rsidR="00A85742">
        <w:rPr>
          <w:lang w:eastAsia="ja-JP"/>
        </w:rPr>
        <w:t xml:space="preserve">5 </w:t>
      </w:r>
      <w:r w:rsidR="00CC706C">
        <w:rPr>
          <w:lang w:eastAsia="ja-JP"/>
        </w:rPr>
        <w:t>March 2024</w:t>
      </w:r>
      <w:r w:rsidR="00D6606D">
        <w:rPr>
          <w:lang w:eastAsia="ja-JP"/>
        </w:rPr>
        <w:t xml:space="preserve"> 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</w:t>
      </w:r>
      <w:r w:rsidR="00CC706C">
        <w:rPr>
          <w:lang w:eastAsia="ja-JP"/>
        </w:rPr>
        <w:t>activities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 xml:space="preserve">related </w:t>
      </w:r>
      <w:proofErr w:type="gramStart"/>
      <w:r w:rsidRPr="00B50DA8">
        <w:rPr>
          <w:rFonts w:eastAsia="MS Mincho"/>
          <w:b/>
          <w:lang w:eastAsia="ja-JP"/>
        </w:rPr>
        <w:t>activities</w:t>
      </w:r>
      <w:proofErr w:type="gramEnd"/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proofErr w:type="gramStart"/>
            <w:r w:rsidRPr="00DF45EC">
              <w:rPr>
                <w:b/>
              </w:rPr>
              <w:t>Current status</w:t>
            </w:r>
            <w:proofErr w:type="gramEnd"/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proofErr w:type="gramStart"/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proofErr w:type="gramEnd"/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7D0C1" w14:textId="77777777" w:rsidR="000135C9" w:rsidRDefault="000135C9" w:rsidP="009F5CAB">
      <w:r>
        <w:separator/>
      </w:r>
    </w:p>
  </w:endnote>
  <w:endnote w:type="continuationSeparator" w:id="0">
    <w:p w14:paraId="3D80A0A7" w14:textId="77777777" w:rsidR="000135C9" w:rsidRDefault="000135C9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31F79" w14:textId="77777777" w:rsidR="000135C9" w:rsidRDefault="000135C9" w:rsidP="009F5CAB">
      <w:r>
        <w:separator/>
      </w:r>
    </w:p>
  </w:footnote>
  <w:footnote w:type="continuationSeparator" w:id="0">
    <w:p w14:paraId="6DC9C151" w14:textId="77777777" w:rsidR="000135C9" w:rsidRDefault="000135C9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0B2909BB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8F2B96">
      <w:rPr>
        <w:lang w:val="de-DE"/>
      </w:rPr>
      <w:t>4</w:t>
    </w:r>
    <w:r w:rsidR="007722D1" w:rsidRPr="007722D1">
      <w:rPr>
        <w:lang w:val="de-DE"/>
      </w:rPr>
      <w:t>–Doc-O-</w:t>
    </w:r>
    <w:r w:rsidR="001326C4">
      <w:rPr>
        <w:lang w:val="de-DE"/>
      </w:rPr>
      <w:t>0</w:t>
    </w:r>
    <w:r w:rsidR="00A04945">
      <w:rPr>
        <w:lang w:val="de-DE"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135C9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A581B"/>
    <w:rsid w:val="000D45EE"/>
    <w:rsid w:val="000E7834"/>
    <w:rsid w:val="0010596B"/>
    <w:rsid w:val="00112A64"/>
    <w:rsid w:val="001326C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1127A"/>
    <w:rsid w:val="00226033"/>
    <w:rsid w:val="002264DF"/>
    <w:rsid w:val="002325F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0C98"/>
    <w:rsid w:val="002D34BC"/>
    <w:rsid w:val="002E18F4"/>
    <w:rsid w:val="002E7156"/>
    <w:rsid w:val="002F4720"/>
    <w:rsid w:val="003051CE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E1ADC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4B78"/>
    <w:rsid w:val="00566909"/>
    <w:rsid w:val="005920AA"/>
    <w:rsid w:val="005947EA"/>
    <w:rsid w:val="00597CB6"/>
    <w:rsid w:val="005C22F7"/>
    <w:rsid w:val="005C7A1E"/>
    <w:rsid w:val="005E010B"/>
    <w:rsid w:val="005E2C8E"/>
    <w:rsid w:val="005E4687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042"/>
    <w:rsid w:val="00661771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04945"/>
    <w:rsid w:val="00A15510"/>
    <w:rsid w:val="00A203C1"/>
    <w:rsid w:val="00A310BB"/>
    <w:rsid w:val="00A747EC"/>
    <w:rsid w:val="00A771D3"/>
    <w:rsid w:val="00A82A14"/>
    <w:rsid w:val="00A85742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06C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C4BC6"/>
    <w:rsid w:val="00ED7183"/>
    <w:rsid w:val="00ED794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87865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  <w:style w:type="paragraph" w:customStyle="1" w:styleId="CRCoverPage">
    <w:name w:val="CR Cover Page"/>
    <w:link w:val="CRCoverPageZchn"/>
    <w:rsid w:val="003051CE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051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3788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Antoine Burckard</cp:lastModifiedBy>
  <cp:revision>2</cp:revision>
  <cp:lastPrinted>2017-07-10T07:48:00Z</cp:lastPrinted>
  <dcterms:created xsi:type="dcterms:W3CDTF">2023-11-10T08:49:00Z</dcterms:created>
  <dcterms:modified xsi:type="dcterms:W3CDTF">2023-11-10T08:49:00Z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